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322E4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322E4">
              <w:rPr>
                <w:b/>
                <w:sz w:val="26"/>
                <w:szCs w:val="26"/>
                <w:lang w:val="en-US"/>
              </w:rPr>
              <w:t>203C_027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322E4" w:rsidRDefault="003936E5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322E4">
              <w:rPr>
                <w:b/>
                <w:sz w:val="26"/>
                <w:szCs w:val="26"/>
                <w:lang w:val="en-US"/>
              </w:rPr>
              <w:t>2216007</w:t>
            </w:r>
            <w:r w:rsidR="00C44B8B" w:rsidRPr="00B322E4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F7439" w:rsidRPr="00BF7439">
        <w:rPr>
          <w:b/>
          <w:sz w:val="26"/>
          <w:szCs w:val="26"/>
        </w:rPr>
        <w:t>(</w:t>
      </w:r>
      <w:r w:rsidR="00D51861">
        <w:rPr>
          <w:b/>
          <w:sz w:val="26"/>
          <w:szCs w:val="26"/>
        </w:rPr>
        <w:t>Траверса Б</w:t>
      </w:r>
      <w:r w:rsidR="003936E5" w:rsidRPr="00412A78">
        <w:rPr>
          <w:b/>
          <w:sz w:val="26"/>
          <w:szCs w:val="26"/>
        </w:rPr>
        <w:t>4 407-4-20</w:t>
      </w:r>
      <w:r w:rsidR="000869A4">
        <w:rPr>
          <w:b/>
          <w:sz w:val="26"/>
          <w:szCs w:val="26"/>
        </w:rPr>
        <w:t>/</w:t>
      </w:r>
      <w:r w:rsidR="003936E5" w:rsidRPr="00412A78">
        <w:rPr>
          <w:b/>
          <w:sz w:val="26"/>
          <w:szCs w:val="26"/>
        </w:rPr>
        <w:t>75 3082тм-</w:t>
      </w:r>
      <w:r w:rsidR="00D51861">
        <w:rPr>
          <w:b/>
          <w:sz w:val="26"/>
          <w:szCs w:val="26"/>
        </w:rPr>
        <w:t>т</w:t>
      </w:r>
      <w:r w:rsidR="003936E5" w:rsidRPr="00412A78">
        <w:rPr>
          <w:b/>
          <w:sz w:val="26"/>
          <w:szCs w:val="26"/>
        </w:rPr>
        <w:t>2-26</w:t>
      </w:r>
      <w:r w:rsidR="00BF7439" w:rsidRPr="00BF7439">
        <w:rPr>
          <w:b/>
          <w:sz w:val="26"/>
          <w:szCs w:val="26"/>
        </w:rPr>
        <w:t>)</w:t>
      </w:r>
      <w:r w:rsidR="006A085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A0852">
        <w:rPr>
          <w:b/>
          <w:sz w:val="26"/>
          <w:szCs w:val="26"/>
          <w:u w:val="single"/>
        </w:rPr>
        <w:t>203</w:t>
      </w:r>
      <w:r w:rsidR="00F115B9" w:rsidRPr="006A085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412A78">
        <w:rPr>
          <w:sz w:val="24"/>
          <w:szCs w:val="24"/>
        </w:rPr>
        <w:t>требованиям</w:t>
      </w:r>
      <w:r w:rsidR="00412A78" w:rsidRPr="00412A78">
        <w:rPr>
          <w:sz w:val="24"/>
          <w:szCs w:val="24"/>
        </w:rPr>
        <w:t xml:space="preserve"> </w:t>
      </w:r>
      <w:bookmarkStart w:id="1" w:name="Поле4"/>
      <w:r w:rsidR="00412A78" w:rsidRPr="00412A78">
        <w:rPr>
          <w:sz w:val="24"/>
          <w:szCs w:val="24"/>
        </w:rPr>
        <w:t>Т</w:t>
      </w:r>
      <w:r w:rsidR="003936E5" w:rsidRPr="00412A78">
        <w:rPr>
          <w:sz w:val="24"/>
          <w:szCs w:val="24"/>
        </w:rPr>
        <w:t xml:space="preserve">ипового проекта </w:t>
      </w:r>
      <w:r w:rsidR="00D51861" w:rsidRPr="00D51861">
        <w:rPr>
          <w:sz w:val="24"/>
          <w:szCs w:val="24"/>
        </w:rPr>
        <w:t>407-4-20</w:t>
      </w:r>
      <w:r w:rsidR="000869A4">
        <w:rPr>
          <w:sz w:val="24"/>
          <w:szCs w:val="24"/>
        </w:rPr>
        <w:t>/</w:t>
      </w:r>
      <w:r w:rsidR="00D51861" w:rsidRPr="00D51861">
        <w:rPr>
          <w:sz w:val="24"/>
          <w:szCs w:val="24"/>
        </w:rPr>
        <w:t xml:space="preserve">75 </w:t>
      </w:r>
      <w:r w:rsidR="00243DE7" w:rsidRPr="00243DE7">
        <w:rPr>
          <w:sz w:val="24"/>
          <w:szCs w:val="24"/>
        </w:rPr>
        <w:t>3082тм-</w:t>
      </w:r>
      <w:r w:rsidR="00D51861">
        <w:rPr>
          <w:sz w:val="24"/>
          <w:szCs w:val="24"/>
        </w:rPr>
        <w:t>т</w:t>
      </w:r>
      <w:r w:rsidR="00243DE7" w:rsidRPr="00243DE7">
        <w:rPr>
          <w:sz w:val="24"/>
          <w:szCs w:val="24"/>
        </w:rPr>
        <w:t>2-26</w:t>
      </w:r>
      <w:r w:rsidR="0073431B" w:rsidRPr="00243DE7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D78C2" w:rsidRDefault="007D78C2" w:rsidP="006A08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D78C2" w:rsidRDefault="007D78C2" w:rsidP="007D78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D78C2" w:rsidRDefault="007D78C2" w:rsidP="007D78C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D78C2" w:rsidRDefault="007D78C2" w:rsidP="007D78C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D78C2" w:rsidRDefault="007D78C2" w:rsidP="007D78C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D78C2" w:rsidRDefault="007D78C2" w:rsidP="007D78C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D78C2" w:rsidRDefault="007D78C2" w:rsidP="007D78C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D78C2" w:rsidRDefault="007D78C2" w:rsidP="007D78C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D78C2" w:rsidRDefault="007D78C2" w:rsidP="007D78C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7D78C2" w:rsidRDefault="007D78C2" w:rsidP="007D78C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78C2" w:rsidRDefault="007D78C2" w:rsidP="007D78C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7D78C2" w:rsidRDefault="007D78C2" w:rsidP="007D78C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D78C2" w:rsidRDefault="007D78C2" w:rsidP="007D78C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D78C2" w:rsidRDefault="007D78C2" w:rsidP="007D78C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7D78C2" w:rsidRDefault="00243DE7" w:rsidP="007D78C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412A78">
        <w:rPr>
          <w:sz w:val="24"/>
          <w:szCs w:val="24"/>
        </w:rPr>
        <w:t xml:space="preserve">Типового проекта </w:t>
      </w:r>
      <w:r w:rsidR="00D51861" w:rsidRPr="00D51861">
        <w:rPr>
          <w:sz w:val="24"/>
          <w:szCs w:val="24"/>
        </w:rPr>
        <w:t>407-4-20</w:t>
      </w:r>
      <w:r w:rsidR="000869A4">
        <w:rPr>
          <w:sz w:val="24"/>
          <w:szCs w:val="24"/>
        </w:rPr>
        <w:t>/</w:t>
      </w:r>
      <w:bookmarkStart w:id="2" w:name="_GoBack"/>
      <w:bookmarkEnd w:id="2"/>
      <w:r w:rsidR="00D51861" w:rsidRPr="00D51861">
        <w:rPr>
          <w:sz w:val="24"/>
          <w:szCs w:val="24"/>
        </w:rPr>
        <w:t xml:space="preserve">75 </w:t>
      </w:r>
      <w:r w:rsidR="00D51861" w:rsidRPr="00243DE7">
        <w:rPr>
          <w:sz w:val="24"/>
          <w:szCs w:val="24"/>
        </w:rPr>
        <w:t>3082тм-</w:t>
      </w:r>
      <w:r w:rsidR="00D51861">
        <w:rPr>
          <w:sz w:val="24"/>
          <w:szCs w:val="24"/>
        </w:rPr>
        <w:t>т</w:t>
      </w:r>
      <w:r w:rsidR="00D51861" w:rsidRPr="00243DE7">
        <w:rPr>
          <w:sz w:val="24"/>
          <w:szCs w:val="24"/>
        </w:rPr>
        <w:t>2-26</w:t>
      </w:r>
      <w:r w:rsidR="007D78C2">
        <w:rPr>
          <w:sz w:val="26"/>
          <w:szCs w:val="26"/>
        </w:rPr>
        <w:t>;</w:t>
      </w:r>
    </w:p>
    <w:p w:rsidR="007D78C2" w:rsidRDefault="007D78C2" w:rsidP="007D78C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D78C2" w:rsidRDefault="007D78C2" w:rsidP="007D78C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7D78C2" w:rsidRDefault="007D78C2" w:rsidP="007D78C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D78C2" w:rsidRDefault="007D78C2" w:rsidP="007D78C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D78C2" w:rsidRDefault="007D78C2" w:rsidP="007D78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D78C2" w:rsidRDefault="007D78C2" w:rsidP="007D78C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D78C2" w:rsidRDefault="007D78C2" w:rsidP="007D78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7D78C2" w:rsidRDefault="007D78C2" w:rsidP="007D78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7D78C2" w:rsidRDefault="007D78C2" w:rsidP="007D78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D78C2" w:rsidRDefault="007D78C2" w:rsidP="006A08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D78C2" w:rsidRDefault="007D78C2" w:rsidP="007D78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D78C2" w:rsidRDefault="007D78C2" w:rsidP="007D78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D78C2" w:rsidRDefault="007D78C2" w:rsidP="006A08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D78C2" w:rsidRDefault="007D78C2" w:rsidP="007D78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D78C2" w:rsidRDefault="007D78C2" w:rsidP="007D78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D78C2" w:rsidRDefault="007D78C2" w:rsidP="006A085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D78C2" w:rsidRDefault="007D78C2" w:rsidP="007D78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7D78C2" w:rsidRDefault="007D78C2" w:rsidP="007D78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D78C2" w:rsidRDefault="007D78C2" w:rsidP="007D78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7D78C2" w:rsidRDefault="007D78C2" w:rsidP="007D78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D78C2" w:rsidRDefault="007D78C2" w:rsidP="007D78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7D78C2" w:rsidRDefault="007D78C2" w:rsidP="007D78C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7D78C2" w:rsidRDefault="007D78C2" w:rsidP="007D78C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7D78C2" w:rsidRDefault="007D78C2" w:rsidP="007D78C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D78C2" w:rsidRDefault="007D78C2" w:rsidP="006A085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D78C2" w:rsidRDefault="007D78C2" w:rsidP="007D78C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7D78C2" w:rsidRDefault="007D78C2" w:rsidP="007D78C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ACE" w:rsidRDefault="00753ACE">
      <w:r>
        <w:separator/>
      </w:r>
    </w:p>
  </w:endnote>
  <w:endnote w:type="continuationSeparator" w:id="0">
    <w:p w:rsidR="00753ACE" w:rsidRDefault="00753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ACE" w:rsidRDefault="00753ACE">
      <w:r>
        <w:separator/>
      </w:r>
    </w:p>
  </w:footnote>
  <w:footnote w:type="continuationSeparator" w:id="0">
    <w:p w:rsidR="00753ACE" w:rsidRDefault="00753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A52517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6E5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A4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4B5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30A6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986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DE7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6E5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2A78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317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C36"/>
    <w:rsid w:val="00691E00"/>
    <w:rsid w:val="00694386"/>
    <w:rsid w:val="00696EAC"/>
    <w:rsid w:val="00697B92"/>
    <w:rsid w:val="00697D58"/>
    <w:rsid w:val="006A0852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AC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D78C2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3A1B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2E4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BF7439"/>
    <w:rsid w:val="00C01892"/>
    <w:rsid w:val="00C01B77"/>
    <w:rsid w:val="00C029BD"/>
    <w:rsid w:val="00C02AA0"/>
    <w:rsid w:val="00C036E8"/>
    <w:rsid w:val="00C05A80"/>
    <w:rsid w:val="00C07D2C"/>
    <w:rsid w:val="00C12368"/>
    <w:rsid w:val="00C1385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861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839"/>
    <w:rsid w:val="00EB415F"/>
    <w:rsid w:val="00EB49D4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0BC5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FCBC04-79F1-41C7-AE57-D5F5B8668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0F0C46-92DB-4765-B428-C28EB99E7C87}"/>
</file>

<file path=customXml/itemProps2.xml><?xml version="1.0" encoding="utf-8"?>
<ds:datastoreItem xmlns:ds="http://schemas.openxmlformats.org/officeDocument/2006/customXml" ds:itemID="{93CC54A9-B059-4562-A1CE-7652DE73A7C4}"/>
</file>

<file path=customXml/itemProps3.xml><?xml version="1.0" encoding="utf-8"?>
<ds:datastoreItem xmlns:ds="http://schemas.openxmlformats.org/officeDocument/2006/customXml" ds:itemID="{CE4DA06D-604B-4F6F-AF21-2A4F6B016FE6}"/>
</file>

<file path=customXml/itemProps4.xml><?xml version="1.0" encoding="utf-8"?>
<ds:datastoreItem xmlns:ds="http://schemas.openxmlformats.org/officeDocument/2006/customXml" ds:itemID="{94068B3A-801B-4335-99DD-4BA563C2B0FE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20</TotalTime>
  <Pages>1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2010-09-30T13:29:00Z</cp:lastPrinted>
  <dcterms:created xsi:type="dcterms:W3CDTF">2015-05-14T07:26:00Z</dcterms:created>
  <dcterms:modified xsi:type="dcterms:W3CDTF">2015-09-28T06:15:00Z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